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F93D7" w14:textId="77777777" w:rsidR="004A1807" w:rsidRDefault="004A1807" w:rsidP="004A18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07976BFC" w14:textId="77777777" w:rsidR="004A1807" w:rsidRDefault="004A1807" w:rsidP="004A18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Morton by </w:t>
      </w:r>
      <w:proofErr w:type="spellStart"/>
      <w:r>
        <w:rPr>
          <w:rFonts w:ascii="Times New Roman" w:hAnsi="Times New Roman" w:cs="Times New Roman"/>
        </w:rPr>
        <w:t>Tibshelf</w:t>
      </w:r>
      <w:proofErr w:type="spellEnd"/>
      <w:r>
        <w:rPr>
          <w:rFonts w:ascii="Times New Roman" w:hAnsi="Times New Roman" w:cs="Times New Roman"/>
        </w:rPr>
        <w:t>, Derbyshire. Husbandman.</w:t>
      </w:r>
    </w:p>
    <w:p w14:paraId="571663F5" w14:textId="77777777" w:rsidR="004A1807" w:rsidRDefault="004A1807" w:rsidP="004A1807">
      <w:pPr>
        <w:rPr>
          <w:rFonts w:ascii="Times New Roman" w:hAnsi="Times New Roman" w:cs="Times New Roman"/>
        </w:rPr>
      </w:pPr>
    </w:p>
    <w:p w14:paraId="11059DCD" w14:textId="77777777" w:rsidR="004A1807" w:rsidRDefault="004A1807" w:rsidP="004A1807">
      <w:pPr>
        <w:rPr>
          <w:rFonts w:ascii="Times New Roman" w:hAnsi="Times New Roman" w:cs="Times New Roman"/>
        </w:rPr>
      </w:pPr>
    </w:p>
    <w:p w14:paraId="1F837540" w14:textId="77777777" w:rsidR="004A1807" w:rsidRDefault="004A1807" w:rsidP="004A18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Calcroft</w:t>
      </w:r>
      <w:proofErr w:type="spellEnd"/>
      <w:r>
        <w:rPr>
          <w:rFonts w:ascii="Times New Roman" w:hAnsi="Times New Roman" w:cs="Times New Roman"/>
        </w:rPr>
        <w:t xml:space="preserve"> of Newark, Nottinghamshire(q.v.), brought a plaint of debt </w:t>
      </w:r>
    </w:p>
    <w:p w14:paraId="1135DF6F" w14:textId="77777777" w:rsidR="004A1807" w:rsidRDefault="004A1807" w:rsidP="004A180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against him, Thomas Clerk of </w:t>
      </w:r>
      <w:proofErr w:type="spellStart"/>
      <w:r>
        <w:rPr>
          <w:rFonts w:ascii="Times New Roman" w:hAnsi="Times New Roman" w:cs="Times New Roman"/>
        </w:rPr>
        <w:t>Byggyng</w:t>
      </w:r>
      <w:proofErr w:type="spellEnd"/>
      <w:r>
        <w:rPr>
          <w:rFonts w:ascii="Times New Roman" w:hAnsi="Times New Roman" w:cs="Times New Roman"/>
        </w:rPr>
        <w:t xml:space="preserve">(q.v.), Henry Bate of </w:t>
      </w:r>
      <w:proofErr w:type="spellStart"/>
      <w:r>
        <w:rPr>
          <w:rFonts w:ascii="Times New Roman" w:hAnsi="Times New Roman" w:cs="Times New Roman"/>
        </w:rPr>
        <w:t>Brimington</w:t>
      </w:r>
      <w:proofErr w:type="spellEnd"/>
      <w:r>
        <w:rPr>
          <w:rFonts w:ascii="Times New Roman" w:hAnsi="Times New Roman" w:cs="Times New Roman"/>
        </w:rPr>
        <w:t xml:space="preserve">(q.v.), Ralph Lee of Ashbourne(q.v.) and John </w:t>
      </w:r>
      <w:proofErr w:type="spellStart"/>
      <w:r>
        <w:rPr>
          <w:rFonts w:ascii="Times New Roman" w:hAnsi="Times New Roman" w:cs="Times New Roman"/>
        </w:rPr>
        <w:t>Wyng</w:t>
      </w:r>
      <w:proofErr w:type="spellEnd"/>
      <w:r>
        <w:rPr>
          <w:rFonts w:ascii="Times New Roman" w:hAnsi="Times New Roman" w:cs="Times New Roman"/>
        </w:rPr>
        <w:t xml:space="preserve"> of Ashbourne(q.v.).</w:t>
      </w:r>
    </w:p>
    <w:p w14:paraId="5AC96E3A" w14:textId="77777777" w:rsidR="004A1807" w:rsidRDefault="004A1807" w:rsidP="004A1807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7C969D27" w14:textId="77777777" w:rsidR="004A1807" w:rsidRDefault="004A1807" w:rsidP="004A1807">
      <w:pPr>
        <w:rPr>
          <w:rFonts w:ascii="Times New Roman" w:hAnsi="Times New Roman" w:cs="Times New Roman"/>
        </w:rPr>
      </w:pPr>
    </w:p>
    <w:p w14:paraId="3917EB90" w14:textId="77777777" w:rsidR="004A1807" w:rsidRDefault="004A1807" w:rsidP="004A1807">
      <w:pPr>
        <w:rPr>
          <w:rFonts w:ascii="Times New Roman" w:hAnsi="Times New Roman" w:cs="Times New Roman"/>
        </w:rPr>
      </w:pPr>
    </w:p>
    <w:p w14:paraId="65B4B9AB" w14:textId="77777777" w:rsidR="004A1807" w:rsidRDefault="004A1807" w:rsidP="004A18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June 2019</w:t>
      </w:r>
    </w:p>
    <w:p w14:paraId="0815AFCB" w14:textId="77777777" w:rsidR="006B2F86" w:rsidRPr="00E71FC3" w:rsidRDefault="004A180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2FFC8" w14:textId="77777777" w:rsidR="004A1807" w:rsidRDefault="004A1807" w:rsidP="00E71FC3">
      <w:r>
        <w:separator/>
      </w:r>
    </w:p>
  </w:endnote>
  <w:endnote w:type="continuationSeparator" w:id="0">
    <w:p w14:paraId="39E794F9" w14:textId="77777777" w:rsidR="004A1807" w:rsidRDefault="004A180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DAC5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5BC7D" w14:textId="77777777" w:rsidR="004A1807" w:rsidRDefault="004A1807" w:rsidP="00E71FC3">
      <w:r>
        <w:separator/>
      </w:r>
    </w:p>
  </w:footnote>
  <w:footnote w:type="continuationSeparator" w:id="0">
    <w:p w14:paraId="43173BA6" w14:textId="77777777" w:rsidR="004A1807" w:rsidRDefault="004A180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807"/>
    <w:rsid w:val="001A7C09"/>
    <w:rsid w:val="004A180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04A1C"/>
  <w15:chartTrackingRefBased/>
  <w15:docId w15:val="{F32989ED-7EC8-40E5-9202-1930EBE94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80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2019-06-20T18:20:00Z</dcterms:created>
  <dcterms:modified xsi:type="dcterms:W3CDTF">2019-06-20T18:21:00Z</dcterms:modified>
</cp:coreProperties>
</file>